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01127" w14:textId="42652EE2" w:rsidR="007D5237" w:rsidRDefault="007D5237" w:rsidP="007D523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8C64C4">
        <w:rPr>
          <w:rFonts w:cs="Arial"/>
          <w:bCs/>
          <w:sz w:val="22"/>
          <w:szCs w:val="22"/>
          <w:lang w:eastAsia="zh-CN"/>
        </w:rPr>
        <w:t>-bis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8C64C4">
        <w:rPr>
          <w:rFonts w:cs="Arial"/>
          <w:bCs/>
          <w:sz w:val="22"/>
          <w:szCs w:val="22"/>
        </w:rPr>
        <w:t>2</w:t>
      </w:r>
      <w:r w:rsidR="00721902">
        <w:rPr>
          <w:rFonts w:cs="Arial"/>
          <w:bCs/>
          <w:sz w:val="22"/>
          <w:szCs w:val="22"/>
        </w:rPr>
        <w:t>02615</w:t>
      </w:r>
    </w:p>
    <w:p w14:paraId="471ED711" w14:textId="71B4F3BA" w:rsidR="007D5237" w:rsidRDefault="007D5237" w:rsidP="007D5237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8C64C4">
        <w:rPr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8C64C4">
        <w:rPr>
          <w:sz w:val="22"/>
          <w:szCs w:val="22"/>
        </w:rPr>
        <w:t>7</w:t>
      </w:r>
      <w:r>
        <w:rPr>
          <w:sz w:val="22"/>
          <w:szCs w:val="22"/>
        </w:rPr>
        <w:t xml:space="preserve"> – </w:t>
      </w:r>
      <w:r w:rsidR="005F0897">
        <w:rPr>
          <w:sz w:val="22"/>
          <w:szCs w:val="22"/>
        </w:rPr>
        <w:t>25</w:t>
      </w:r>
      <w:r>
        <w:rPr>
          <w:sz w:val="22"/>
          <w:szCs w:val="22"/>
        </w:rPr>
        <w:t>, 202</w:t>
      </w:r>
      <w:r w:rsidR="005F0897">
        <w:rPr>
          <w:sz w:val="22"/>
          <w:szCs w:val="22"/>
        </w:rPr>
        <w:t>2</w:t>
      </w:r>
    </w:p>
    <w:p w14:paraId="052D6F1C" w14:textId="77777777" w:rsidR="007D5237" w:rsidRDefault="007D5237" w:rsidP="007D5237">
      <w:pPr>
        <w:rPr>
          <w:lang w:eastAsia="zh-CN"/>
        </w:rPr>
      </w:pPr>
    </w:p>
    <w:p w14:paraId="3B0C4709" w14:textId="77777777" w:rsidR="007D5237" w:rsidRDefault="007D5237" w:rsidP="007D5237">
      <w:pPr>
        <w:rPr>
          <w:lang w:eastAsia="zh-CN"/>
        </w:rPr>
      </w:pPr>
    </w:p>
    <w:p w14:paraId="610DF125" w14:textId="58A834B4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LS on R17 NR MG enhancements –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Pre-configured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 MG</w:t>
      </w:r>
    </w:p>
    <w:p w14:paraId="6EE90037" w14:textId="77777777" w:rsidR="007D5237" w:rsidRPr="00B97703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BA2DC5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307ADF12" w14:textId="77777777" w:rsidR="007D5237" w:rsidRPr="00735B24" w:rsidRDefault="007D5237" w:rsidP="007D523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Pr="00383061">
        <w:rPr>
          <w:rFonts w:ascii="Arial" w:hAnsi="Arial" w:cs="Arial"/>
          <w:sz w:val="22"/>
          <w:szCs w:val="22"/>
        </w:rPr>
        <w:t>-Core</w:t>
      </w:r>
    </w:p>
    <w:p w14:paraId="74CC7CCB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DC6DFB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1A74284D" w14:textId="77777777" w:rsidR="007D5237" w:rsidRPr="004E3939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753ADDF2" w14:textId="77777777" w:rsidR="007D5237" w:rsidRPr="00254EEF" w:rsidRDefault="007D5237" w:rsidP="007D523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6E619428" w14:textId="77777777" w:rsidR="007D5237" w:rsidRDefault="007D5237" w:rsidP="007D5237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07DBD7D" w14:textId="77777777" w:rsidR="007D5237" w:rsidRDefault="007D5237" w:rsidP="007D5237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2DB4118" w14:textId="77777777" w:rsidR="007D5237" w:rsidRPr="00523785" w:rsidRDefault="007D5237" w:rsidP="007D5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05D2A03" w14:textId="77C41E04" w:rsidR="007D5237" w:rsidRPr="00523785" w:rsidRDefault="007D5237" w:rsidP="007D523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6F7EC8">
        <w:rPr>
          <w:rFonts w:eastAsiaTheme="minorEastAsia" w:cs="Arial" w:hint="eastAsia"/>
          <w:sz w:val="20"/>
          <w:lang w:eastAsia="zh-CN"/>
        </w:rPr>
        <w:t>Rui Huang</w:t>
      </w:r>
    </w:p>
    <w:p w14:paraId="612164F8" w14:textId="39C0698D" w:rsidR="007D5237" w:rsidRPr="00523785" w:rsidRDefault="007D5237" w:rsidP="007D523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r w:rsidR="006F7EC8" w:rsidRPr="006F7EC8">
        <w:rPr>
          <w:rStyle w:val="Hyperlink"/>
          <w:rFonts w:cs="Arial"/>
          <w:sz w:val="22"/>
          <w:szCs w:val="22"/>
          <w:lang w:eastAsia="zh-CN"/>
        </w:rPr>
        <w:t>rui.huang@INTEL.COM</w:t>
      </w:r>
    </w:p>
    <w:p w14:paraId="592B5A8E" w14:textId="77777777" w:rsidR="007D5237" w:rsidRPr="004E3939" w:rsidRDefault="007D5237" w:rsidP="007D5237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F3DD8F8" w14:textId="77777777" w:rsidR="007D5237" w:rsidRPr="00AF5C8C" w:rsidRDefault="007D5237" w:rsidP="007D5237">
      <w:pPr>
        <w:spacing w:after="60"/>
        <w:ind w:left="1985" w:hanging="1985"/>
        <w:rPr>
          <w:rFonts w:ascii="Arial" w:hAnsi="Arial" w:cs="Arial"/>
          <w:b/>
        </w:rPr>
      </w:pPr>
    </w:p>
    <w:p w14:paraId="32B984B3" w14:textId="77777777" w:rsidR="007D5237" w:rsidRPr="00060218" w:rsidRDefault="007D5237" w:rsidP="007D5237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1224A25E" w14:textId="77777777" w:rsidR="007D5237" w:rsidRDefault="007D5237" w:rsidP="007D5237">
      <w:pPr>
        <w:rPr>
          <w:lang w:eastAsia="zh-CN"/>
        </w:rPr>
      </w:pPr>
    </w:p>
    <w:p w14:paraId="2275B3BC" w14:textId="77777777" w:rsidR="007D5237" w:rsidRDefault="007D5237" w:rsidP="007D5237">
      <w:pPr>
        <w:pStyle w:val="Heading1"/>
      </w:pPr>
      <w:r>
        <w:t>1</w:t>
      </w:r>
      <w:r>
        <w:tab/>
        <w:t>Overall description</w:t>
      </w:r>
    </w:p>
    <w:p w14:paraId="187D06FF" w14:textId="3EACE5F8" w:rsidR="007D5237" w:rsidRDefault="007D5237" w:rsidP="007D5237">
      <w:pPr>
        <w:rPr>
          <w:lang w:val="en-US" w:eastAsia="zh-CN"/>
        </w:rPr>
      </w:pPr>
      <w:r>
        <w:rPr>
          <w:rFonts w:hint="eastAsia"/>
          <w:lang w:val="en-US" w:eastAsia="zh-CN"/>
        </w:rPr>
        <w:t>RAN4 is working on pre-configured MG</w:t>
      </w:r>
      <w:r w:rsidR="0046776E">
        <w:rPr>
          <w:rFonts w:hint="eastAsia"/>
          <w:lang w:val="en-US" w:eastAsia="zh-CN"/>
        </w:rPr>
        <w:t xml:space="preserve"> (Pre-MG)</w:t>
      </w:r>
      <w:r>
        <w:rPr>
          <w:rFonts w:hint="eastAsia"/>
          <w:lang w:val="en-US" w:eastAsia="zh-CN"/>
        </w:rPr>
        <w:t xml:space="preserve"> in R17 </w:t>
      </w:r>
      <w:r w:rsidRPr="00572D9E">
        <w:rPr>
          <w:lang w:val="en-US" w:eastAsia="zh-CN"/>
        </w:rPr>
        <w:t>NR and MR-DC measurement gap enhancement</w:t>
      </w:r>
      <w:r>
        <w:rPr>
          <w:rFonts w:hint="eastAsia"/>
          <w:lang w:val="en-US" w:eastAsia="zh-CN"/>
        </w:rPr>
        <w:t xml:space="preserve">s and has sent LS [1] </w:t>
      </w:r>
      <w:r w:rsidR="001575C7">
        <w:rPr>
          <w:lang w:val="en-US" w:eastAsia="zh-CN"/>
        </w:rPr>
        <w:t xml:space="preserve">[2] </w:t>
      </w:r>
      <w:r>
        <w:rPr>
          <w:rFonts w:hint="eastAsia"/>
          <w:lang w:val="en-US" w:eastAsia="zh-CN"/>
        </w:rPr>
        <w:t>to RAN2 about the progress in RAN4.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>further discussed pre-configured MG in RAN4#101</w:t>
      </w:r>
      <w:r w:rsidR="00081219">
        <w:rPr>
          <w:lang w:val="en-US" w:eastAsia="zh-CN"/>
        </w:rPr>
        <w:t>-bis-</w:t>
      </w:r>
      <w:r>
        <w:rPr>
          <w:rFonts w:hint="eastAsia"/>
          <w:lang w:val="en-US" w:eastAsia="zh-CN"/>
        </w:rPr>
        <w:t xml:space="preserve">e meeting and reached the following further agreements: </w:t>
      </w:r>
    </w:p>
    <w:p w14:paraId="0F8213FF" w14:textId="4A708CC9" w:rsidR="00BB57BD" w:rsidRPr="00FB0EE3" w:rsidRDefault="00BB57BD" w:rsidP="007D5237">
      <w:pPr>
        <w:rPr>
          <w:b/>
          <w:lang w:val="en-US" w:eastAsia="zh-CN"/>
        </w:rPr>
      </w:pPr>
      <w:r w:rsidRPr="00FB0EE3">
        <w:rPr>
          <w:b/>
          <w:lang w:val="en-US" w:eastAsia="zh-CN"/>
        </w:rPr>
        <w:t>R</w:t>
      </w:r>
      <w:r w:rsidRPr="00FB0EE3">
        <w:rPr>
          <w:rFonts w:hint="eastAsia"/>
          <w:b/>
          <w:lang w:val="en-US" w:eastAsia="zh-CN"/>
        </w:rPr>
        <w:t>egarding use case</w:t>
      </w:r>
      <w:r w:rsidR="00D06470" w:rsidRPr="00FB0EE3">
        <w:rPr>
          <w:rFonts w:hint="eastAsia"/>
          <w:b/>
          <w:lang w:val="en-US" w:eastAsia="zh-CN"/>
        </w:rPr>
        <w:t>s</w:t>
      </w:r>
      <w:r w:rsidRPr="00FB0EE3">
        <w:rPr>
          <w:rFonts w:hint="eastAsia"/>
          <w:b/>
          <w:lang w:val="en-US" w:eastAsia="zh-CN"/>
        </w:rPr>
        <w:t xml:space="preserve"> of pre-configured MG, RAN4 has reached the following conclusions: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5237" w14:paraId="3F6D52B8" w14:textId="11153157" w:rsidTr="00F935AB">
        <w:tc>
          <w:tcPr>
            <w:tcW w:w="9857" w:type="dxa"/>
          </w:tcPr>
          <w:p w14:paraId="7D8FF9F0" w14:textId="0A8820C6" w:rsidR="00424DAC" w:rsidRPr="00424DAC" w:rsidRDefault="00424DAC" w:rsidP="0045115A">
            <w:pPr>
              <w:pStyle w:val="ListParagraph"/>
              <w:numPr>
                <w:ilvl w:val="0"/>
                <w:numId w:val="35"/>
              </w:numPr>
              <w:spacing w:afterLines="50" w:after="120" w:line="240" w:lineRule="auto"/>
              <w:ind w:firstLineChars="0" w:hanging="357"/>
              <w:rPr>
                <w:rFonts w:eastAsiaTheme="minorEastAsia"/>
              </w:rPr>
            </w:pPr>
            <w:r w:rsidRPr="00424DAC">
              <w:rPr>
                <w:rFonts w:eastAsiaTheme="minorEastAsia"/>
              </w:rPr>
              <w:t>Support pre-configured MG under CA but based on BWP switching on a single CC</w:t>
            </w:r>
          </w:p>
          <w:p w14:paraId="2673B180" w14:textId="5411C7E9" w:rsidR="00475BBB" w:rsidRPr="00FB0EE3" w:rsidRDefault="00475BBB" w:rsidP="00E77BCC">
            <w:pPr>
              <w:pStyle w:val="ListParagraph"/>
              <w:spacing w:afterLines="50" w:after="120" w:line="240" w:lineRule="auto"/>
              <w:ind w:left="720" w:firstLineChars="0" w:firstLine="0"/>
              <w:rPr>
                <w:rFonts w:eastAsiaTheme="minorEastAsia"/>
              </w:rPr>
            </w:pPr>
          </w:p>
        </w:tc>
      </w:tr>
    </w:tbl>
    <w:p w14:paraId="7C4F89CF" w14:textId="77777777" w:rsidR="00725C09" w:rsidRPr="00FB0EE3" w:rsidRDefault="00FB0EE3" w:rsidP="00FB0EE3">
      <w:pPr>
        <w:spacing w:beforeLines="100" w:before="240"/>
        <w:rPr>
          <w:b/>
          <w:szCs w:val="22"/>
        </w:rPr>
      </w:pPr>
      <w:r w:rsidRPr="00FB0EE3">
        <w:rPr>
          <w:b/>
          <w:szCs w:val="22"/>
        </w:rPr>
        <w:t>R</w:t>
      </w:r>
      <w:r w:rsidRPr="00FB0EE3">
        <w:rPr>
          <w:rFonts w:hint="eastAsia"/>
          <w:b/>
          <w:szCs w:val="22"/>
        </w:rPr>
        <w:t>egarding activation/deactivation of Pre-configured MG, RAN4 has reached the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5C09" w14:paraId="08E192BB" w14:textId="77777777" w:rsidTr="00725C09">
        <w:tc>
          <w:tcPr>
            <w:tcW w:w="9857" w:type="dxa"/>
          </w:tcPr>
          <w:p w14:paraId="2FC08CAD" w14:textId="5D02BFA1" w:rsidR="00725C09" w:rsidRPr="00121C42" w:rsidRDefault="00D4127F" w:rsidP="00121C42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Theme="minorEastAsia"/>
              </w:rPr>
            </w:pPr>
            <w:r>
              <w:rPr>
                <w:rFonts w:eastAsiaTheme="minorEastAsia"/>
              </w:rPr>
              <w:t>I</w:t>
            </w:r>
            <w:r w:rsidR="00FB4A19" w:rsidRPr="000F28A2">
              <w:rPr>
                <w:rFonts w:eastAsiaTheme="minorEastAsia"/>
              </w:rPr>
              <w:t>f the network provides the activation/deactivation status via RRC signalling, the UE will not use autonomous rules to determine the activation/deactivation status of the pre-configured MG. It will follow the per-BWP status indicated by the network</w:t>
            </w:r>
            <w:r w:rsidR="00121C42">
              <w:rPr>
                <w:rFonts w:eastAsiaTheme="minorEastAsia"/>
              </w:rPr>
              <w:t>.</w:t>
            </w:r>
          </w:p>
        </w:tc>
      </w:tr>
    </w:tbl>
    <w:p w14:paraId="47BADA89" w14:textId="77777777" w:rsidR="005F03B5" w:rsidRDefault="005F03B5" w:rsidP="007D5237">
      <w:pPr>
        <w:spacing w:beforeLines="100" w:before="240"/>
        <w:rPr>
          <w:szCs w:val="22"/>
        </w:rPr>
      </w:pPr>
    </w:p>
    <w:p w14:paraId="50C6C728" w14:textId="1073DB90" w:rsidR="007D5237" w:rsidRDefault="007D5237" w:rsidP="007D5237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>
        <w:rPr>
          <w:rFonts w:hint="eastAsia"/>
          <w:szCs w:val="22"/>
          <w:lang w:eastAsia="zh-CN"/>
        </w:rPr>
        <w:t>pre-configured MG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74D31E59" w14:textId="76E3F8C6" w:rsidR="007D5237" w:rsidRDefault="007D5237" w:rsidP="007D5237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>
        <w:rPr>
          <w:rFonts w:hint="eastAsia"/>
          <w:szCs w:val="22"/>
          <w:lang w:eastAsia="zh-CN"/>
        </w:rPr>
        <w:t>when</w:t>
      </w:r>
      <w:r w:rsidRPr="00E51836">
        <w:rPr>
          <w:rFonts w:hint="eastAsia"/>
          <w:szCs w:val="22"/>
          <w:lang w:eastAsia="zh-CN"/>
        </w:rPr>
        <w:t xml:space="preserve"> implement</w:t>
      </w:r>
      <w:r>
        <w:rPr>
          <w:rFonts w:hint="eastAsia"/>
          <w:szCs w:val="22"/>
          <w:lang w:eastAsia="zh-CN"/>
        </w:rPr>
        <w:t>ing</w:t>
      </w:r>
      <w:r w:rsidRPr="00E51836"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signalling</w:t>
      </w:r>
      <w:r>
        <w:rPr>
          <w:rFonts w:hint="eastAsia"/>
          <w:szCs w:val="22"/>
          <w:lang w:eastAsia="zh-CN"/>
        </w:rPr>
        <w:t xml:space="preserve"> support</w:t>
      </w:r>
      <w:r w:rsidRPr="00E51836">
        <w:rPr>
          <w:rFonts w:hint="eastAsia"/>
          <w:szCs w:val="22"/>
          <w:lang w:eastAsia="zh-CN"/>
        </w:rPr>
        <w:t xml:space="preserve"> of </w:t>
      </w:r>
      <w:r>
        <w:rPr>
          <w:rFonts w:hint="eastAsia"/>
          <w:szCs w:val="22"/>
          <w:lang w:eastAsia="zh-CN"/>
        </w:rPr>
        <w:t>pre-configured MG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62402DD9" w14:textId="77777777" w:rsidR="0009523B" w:rsidRPr="0009523B" w:rsidRDefault="0009523B" w:rsidP="007D5237">
      <w:pPr>
        <w:spacing w:beforeLines="100" w:before="240"/>
        <w:rPr>
          <w:szCs w:val="22"/>
          <w:lang w:eastAsia="zh-CN"/>
        </w:rPr>
      </w:pPr>
    </w:p>
    <w:p w14:paraId="532BBEDD" w14:textId="77777777" w:rsidR="007D5237" w:rsidRDefault="007D5237" w:rsidP="007D5237">
      <w:pPr>
        <w:pStyle w:val="Heading1"/>
      </w:pPr>
      <w:r>
        <w:lastRenderedPageBreak/>
        <w:t>2</w:t>
      </w:r>
      <w:r>
        <w:tab/>
        <w:t>Actions</w:t>
      </w:r>
    </w:p>
    <w:p w14:paraId="504606BE" w14:textId="77777777" w:rsidR="007D5237" w:rsidRDefault="007D5237" w:rsidP="007D52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 w:rsidR="00B8000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297D746D" w14:textId="77777777" w:rsidR="007D5237" w:rsidRDefault="007D5237" w:rsidP="007D5237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8617BB">
        <w:rPr>
          <w:szCs w:val="22"/>
        </w:rPr>
        <w:t xml:space="preserve">RAN4 kindly asks RAN2 to take the above information into account when implementing the signalling support of </w:t>
      </w:r>
      <w:r>
        <w:rPr>
          <w:rFonts w:hint="eastAsia"/>
          <w:szCs w:val="22"/>
          <w:lang w:eastAsia="zh-CN"/>
        </w:rPr>
        <w:t>pre-configured MG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4CE8456D" w14:textId="77777777" w:rsidR="007D5237" w:rsidRPr="002322D3" w:rsidRDefault="007D5237" w:rsidP="007D5237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5BC398C" w14:textId="77777777" w:rsidR="007D5237" w:rsidRDefault="007D5237" w:rsidP="007D523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477C6DE" w14:textId="77777777" w:rsidR="007D5237" w:rsidRPr="006D28E1" w:rsidRDefault="007D5237" w:rsidP="007D5237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32152B22" w14:textId="77777777" w:rsidR="007D5237" w:rsidRDefault="007D5237" w:rsidP="007D5237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7124942F" w14:textId="77777777" w:rsidR="007D5237" w:rsidRPr="00913C4A" w:rsidRDefault="007D5237" w:rsidP="007D5237">
      <w:pPr>
        <w:pStyle w:val="Heading1"/>
        <w:rPr>
          <w:szCs w:val="36"/>
          <w:lang w:eastAsia="zh-CN"/>
        </w:rPr>
      </w:pPr>
      <w:r w:rsidRPr="00913C4A">
        <w:rPr>
          <w:rFonts w:hint="eastAsia"/>
          <w:szCs w:val="36"/>
        </w:rPr>
        <w:t xml:space="preserve">4 </w:t>
      </w:r>
      <w:r>
        <w:rPr>
          <w:szCs w:val="36"/>
        </w:rPr>
        <w:tab/>
      </w:r>
      <w:r>
        <w:rPr>
          <w:rFonts w:hint="eastAsia"/>
          <w:szCs w:val="36"/>
          <w:lang w:eastAsia="zh-CN"/>
        </w:rPr>
        <w:t>Reference</w:t>
      </w:r>
    </w:p>
    <w:p w14:paraId="327AFB41" w14:textId="1A80BD0C" w:rsidR="00081219" w:rsidRPr="00FE7970" w:rsidRDefault="00DB0123" w:rsidP="00081219">
      <w:pPr>
        <w:numPr>
          <w:ilvl w:val="0"/>
          <w:numId w:val="4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DB0123">
        <w:rPr>
          <w:lang w:val="en-US" w:eastAsia="zh-CN"/>
        </w:rPr>
        <w:t>R4-2120302</w:t>
      </w:r>
      <w:r>
        <w:rPr>
          <w:lang w:val="en-US" w:eastAsia="zh-CN"/>
        </w:rPr>
        <w:t xml:space="preserve"> </w:t>
      </w:r>
      <w:r w:rsidR="00081219" w:rsidRPr="00F77126">
        <w:rPr>
          <w:lang w:val="en-US" w:eastAsia="zh-CN"/>
        </w:rPr>
        <w:t>LS on R17 NR MG enhancements –</w:t>
      </w:r>
      <w:r w:rsidR="00081219" w:rsidRPr="00BB7A46">
        <w:rPr>
          <w:lang w:val="en-US" w:eastAsia="zh-CN"/>
        </w:rPr>
        <w:t>Pre-configured MG</w:t>
      </w:r>
      <w:r w:rsidR="00081219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RAN4</w:t>
      </w:r>
    </w:p>
    <w:p w14:paraId="2355D14D" w14:textId="6AC57EE7" w:rsidR="007D5237" w:rsidRPr="00FE7970" w:rsidRDefault="007D5237" w:rsidP="007D5237">
      <w:pPr>
        <w:numPr>
          <w:ilvl w:val="0"/>
          <w:numId w:val="4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BB7A46">
        <w:rPr>
          <w:lang w:val="en-US" w:eastAsia="zh-CN"/>
        </w:rPr>
        <w:t>R4-2115438</w:t>
      </w:r>
      <w:r>
        <w:rPr>
          <w:rFonts w:hint="eastAsia"/>
          <w:lang w:val="en-US" w:eastAsia="zh-CN"/>
        </w:rPr>
        <w:t xml:space="preserve"> </w:t>
      </w:r>
      <w:r w:rsidRPr="00F77126">
        <w:rPr>
          <w:lang w:val="en-US" w:eastAsia="zh-CN"/>
        </w:rPr>
        <w:t>LS on R17 NR MG enhancements –</w:t>
      </w:r>
      <w:r w:rsidRPr="00BB7A46">
        <w:rPr>
          <w:lang w:val="en-US" w:eastAsia="zh-CN"/>
        </w:rPr>
        <w:t>Pre-configured MG</w:t>
      </w:r>
      <w:r>
        <w:rPr>
          <w:rFonts w:hint="eastAsia"/>
          <w:lang w:val="en-US" w:eastAsia="zh-CN"/>
        </w:rPr>
        <w:t xml:space="preserve">, </w:t>
      </w:r>
      <w:r w:rsidR="00DB0123">
        <w:rPr>
          <w:lang w:val="en-US" w:eastAsia="zh-CN"/>
        </w:rPr>
        <w:t>RAN4</w:t>
      </w:r>
    </w:p>
    <w:p w14:paraId="2E4B4520" w14:textId="77777777" w:rsidR="00BA4360" w:rsidRPr="007D5237" w:rsidRDefault="00BA4360" w:rsidP="007D5237"/>
    <w:sectPr w:rsidR="00BA4360" w:rsidRPr="007D5237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89E5F" w14:textId="77777777" w:rsidR="00FD2073" w:rsidRDefault="00FD2073">
      <w:r>
        <w:separator/>
      </w:r>
    </w:p>
  </w:endnote>
  <w:endnote w:type="continuationSeparator" w:id="0">
    <w:p w14:paraId="670949C1" w14:textId="77777777" w:rsidR="00FD2073" w:rsidRDefault="00FD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6DB96" w14:textId="77777777" w:rsidR="004734A2" w:rsidRDefault="004734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E1964" w14:textId="77777777" w:rsidR="00FD2073" w:rsidRDefault="00FD2073">
      <w:r>
        <w:separator/>
      </w:r>
    </w:p>
  </w:footnote>
  <w:footnote w:type="continuationSeparator" w:id="0">
    <w:p w14:paraId="1E633DA8" w14:textId="77777777" w:rsidR="00FD2073" w:rsidRDefault="00FD2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411D0"/>
    <w:multiLevelType w:val="hybridMultilevel"/>
    <w:tmpl w:val="F6165A6E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83C54"/>
    <w:multiLevelType w:val="hybridMultilevel"/>
    <w:tmpl w:val="620AB7AC"/>
    <w:lvl w:ilvl="0" w:tplc="FB188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6153C">
      <w:start w:val="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2AE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40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9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C4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6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8B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4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7427FA3"/>
    <w:multiLevelType w:val="hybridMultilevel"/>
    <w:tmpl w:val="EFBC97DC"/>
    <w:lvl w:ilvl="0" w:tplc="69484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05712">
      <w:start w:val="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D1EA">
      <w:start w:val="6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E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A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6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83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E4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DA559C"/>
    <w:multiLevelType w:val="hybridMultilevel"/>
    <w:tmpl w:val="EE12C7E8"/>
    <w:lvl w:ilvl="0" w:tplc="83EEC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C9546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4E64E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0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041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26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CE6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20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536B17"/>
    <w:multiLevelType w:val="hybridMultilevel"/>
    <w:tmpl w:val="5F9EA752"/>
    <w:lvl w:ilvl="0" w:tplc="62EEA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CA080">
      <w:start w:val="8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26F28">
      <w:start w:val="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09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8C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6239D1"/>
    <w:multiLevelType w:val="hybridMultilevel"/>
    <w:tmpl w:val="A34AE540"/>
    <w:lvl w:ilvl="0" w:tplc="5CA0F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A8F7A0">
      <w:start w:val="3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0A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E3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CC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DE2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749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26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multilevel"/>
    <w:tmpl w:val="288937F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1551C2"/>
    <w:multiLevelType w:val="hybridMultilevel"/>
    <w:tmpl w:val="9E0A579A"/>
    <w:lvl w:ilvl="0" w:tplc="2F286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C6E8D4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C7D1C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0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25C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67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8E9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4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15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2B7359"/>
    <w:multiLevelType w:val="hybridMultilevel"/>
    <w:tmpl w:val="F72E360C"/>
    <w:lvl w:ilvl="0" w:tplc="FC6C7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0DFF6">
      <w:start w:val="15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EB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CF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E5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7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CD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BE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E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5E788E"/>
    <w:multiLevelType w:val="hybridMultilevel"/>
    <w:tmpl w:val="6464CAC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5440C"/>
    <w:multiLevelType w:val="hybridMultilevel"/>
    <w:tmpl w:val="9020C2A8"/>
    <w:lvl w:ilvl="0" w:tplc="31223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264100">
      <w:start w:val="9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CE88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2BE9B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4CA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9A34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C09F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C4D7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8CB1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C0BF5"/>
    <w:multiLevelType w:val="hybridMultilevel"/>
    <w:tmpl w:val="B032F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3205C"/>
    <w:multiLevelType w:val="hybridMultilevel"/>
    <w:tmpl w:val="276845FE"/>
    <w:lvl w:ilvl="0" w:tplc="81C25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67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EA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9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C7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25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481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B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F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 w15:restartNumberingAfterBreak="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0BF10E9"/>
    <w:multiLevelType w:val="hybridMultilevel"/>
    <w:tmpl w:val="E3B2E564"/>
    <w:lvl w:ilvl="0" w:tplc="D47ACB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55E36BE">
      <w:start w:val="90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346B380">
      <w:start w:val="90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B8D2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A630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3C79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FA4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1E4A1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201B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30C6E84"/>
    <w:multiLevelType w:val="hybridMultilevel"/>
    <w:tmpl w:val="2B1AD7CE"/>
    <w:lvl w:ilvl="0" w:tplc="91F0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1C2C0A">
      <w:start w:val="1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42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2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0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8B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2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B32B6F"/>
    <w:multiLevelType w:val="hybridMultilevel"/>
    <w:tmpl w:val="5FE0A404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3" w15:restartNumberingAfterBreak="0">
    <w:nsid w:val="47E56754"/>
    <w:multiLevelType w:val="hybridMultilevel"/>
    <w:tmpl w:val="9BF8E9A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E11101"/>
    <w:multiLevelType w:val="hybridMultilevel"/>
    <w:tmpl w:val="0308C484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5" w15:restartNumberingAfterBreak="0">
    <w:nsid w:val="4F32043A"/>
    <w:multiLevelType w:val="hybridMultilevel"/>
    <w:tmpl w:val="C660C934"/>
    <w:lvl w:ilvl="0" w:tplc="48344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2E85C">
      <w:start w:val="7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0C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CD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01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05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6F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C6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540482"/>
    <w:multiLevelType w:val="hybridMultilevel"/>
    <w:tmpl w:val="F586ABD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E6079D"/>
    <w:multiLevelType w:val="hybridMultilevel"/>
    <w:tmpl w:val="5FB627DC"/>
    <w:lvl w:ilvl="0" w:tplc="99AE5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C1038">
      <w:start w:val="1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A6BB8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78A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8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2D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E8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0A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D251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BC290A"/>
    <w:multiLevelType w:val="hybridMultilevel"/>
    <w:tmpl w:val="57DAB91A"/>
    <w:lvl w:ilvl="0" w:tplc="C3623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546E82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CEA86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07E53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CCA9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CDD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AA2B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B845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CAB2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5F14BC7"/>
    <w:multiLevelType w:val="hybridMultilevel"/>
    <w:tmpl w:val="C05885AA"/>
    <w:lvl w:ilvl="0" w:tplc="7098F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4C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402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E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08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84B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8C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AD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E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2" w15:restartNumberingAfterBreak="0">
    <w:nsid w:val="5E1A5C2B"/>
    <w:multiLevelType w:val="hybridMultilevel"/>
    <w:tmpl w:val="64FCB41E"/>
    <w:lvl w:ilvl="0" w:tplc="78E66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CC76A">
      <w:start w:val="3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0BA">
      <w:start w:val="1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181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809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1C3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01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C5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F56308"/>
    <w:multiLevelType w:val="hybridMultilevel"/>
    <w:tmpl w:val="E78216BA"/>
    <w:lvl w:ilvl="0" w:tplc="3516D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76BA08">
      <w:start w:val="16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16F8A6">
      <w:start w:val="16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EB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AC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A41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F2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2E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D84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222122"/>
    <w:multiLevelType w:val="hybridMultilevel"/>
    <w:tmpl w:val="B07E6C18"/>
    <w:lvl w:ilvl="0" w:tplc="6758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46AC6">
      <w:start w:val="4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C6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C9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C7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746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E4E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2F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D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B781C19"/>
    <w:multiLevelType w:val="hybridMultilevel"/>
    <w:tmpl w:val="2A543420"/>
    <w:lvl w:ilvl="0" w:tplc="29EE0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E8706">
      <w:start w:val="15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EFABA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49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C5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06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C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A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E4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467B9B"/>
    <w:multiLevelType w:val="hybridMultilevel"/>
    <w:tmpl w:val="951E0396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8" w15:restartNumberingAfterBreak="0">
    <w:nsid w:val="6E2139B7"/>
    <w:multiLevelType w:val="hybridMultilevel"/>
    <w:tmpl w:val="B0D43FAC"/>
    <w:lvl w:ilvl="0" w:tplc="0A40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4560A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A8282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46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E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F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2D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28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0A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2562E41"/>
    <w:multiLevelType w:val="hybridMultilevel"/>
    <w:tmpl w:val="6116EFFE"/>
    <w:lvl w:ilvl="0" w:tplc="75D8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1C0">
      <w:start w:val="1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04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68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A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A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0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27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8F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1C1F4A"/>
    <w:multiLevelType w:val="hybridMultilevel"/>
    <w:tmpl w:val="44E68A1A"/>
    <w:lvl w:ilvl="0" w:tplc="96305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B4B588">
      <w:start w:val="3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E6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5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8F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92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80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28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16A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3F65AE"/>
    <w:multiLevelType w:val="hybridMultilevel"/>
    <w:tmpl w:val="06401890"/>
    <w:lvl w:ilvl="0" w:tplc="9CB42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506F8C">
      <w:start w:val="71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9EA09A">
      <w:start w:val="71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8C4F1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00D5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F0A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AAEE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00B5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CAE4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A3E72B1"/>
    <w:multiLevelType w:val="multilevel"/>
    <w:tmpl w:val="7A3E72B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7F3588"/>
    <w:multiLevelType w:val="hybridMultilevel"/>
    <w:tmpl w:val="BDD894D2"/>
    <w:lvl w:ilvl="0" w:tplc="AFA0F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ABDE6">
      <w:start w:val="9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2C4EB6">
      <w:start w:val="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AA9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EF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27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CE3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E4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06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8E4759"/>
    <w:multiLevelType w:val="hybridMultilevel"/>
    <w:tmpl w:val="C3C87552"/>
    <w:lvl w:ilvl="0" w:tplc="41CEC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04D470">
      <w:start w:val="91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C451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0C8A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08AA6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5149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859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104C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E4C8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1"/>
  </w:num>
  <w:num w:numId="5">
    <w:abstractNumId w:val="36"/>
  </w:num>
  <w:num w:numId="6">
    <w:abstractNumId w:val="39"/>
  </w:num>
  <w:num w:numId="7">
    <w:abstractNumId w:val="38"/>
  </w:num>
  <w:num w:numId="8">
    <w:abstractNumId w:val="4"/>
  </w:num>
  <w:num w:numId="9">
    <w:abstractNumId w:val="22"/>
  </w:num>
  <w:num w:numId="10">
    <w:abstractNumId w:val="26"/>
  </w:num>
  <w:num w:numId="11">
    <w:abstractNumId w:val="11"/>
  </w:num>
  <w:num w:numId="12">
    <w:abstractNumId w:val="10"/>
  </w:num>
  <w:num w:numId="13">
    <w:abstractNumId w:val="33"/>
  </w:num>
  <w:num w:numId="14">
    <w:abstractNumId w:val="27"/>
  </w:num>
  <w:num w:numId="15">
    <w:abstractNumId w:val="7"/>
  </w:num>
  <w:num w:numId="16">
    <w:abstractNumId w:val="32"/>
  </w:num>
  <w:num w:numId="17">
    <w:abstractNumId w:val="40"/>
  </w:num>
  <w:num w:numId="18">
    <w:abstractNumId w:val="1"/>
  </w:num>
  <w:num w:numId="19">
    <w:abstractNumId w:val="37"/>
  </w:num>
  <w:num w:numId="20">
    <w:abstractNumId w:val="2"/>
  </w:num>
  <w:num w:numId="21">
    <w:abstractNumId w:val="43"/>
  </w:num>
  <w:num w:numId="22">
    <w:abstractNumId w:val="0"/>
  </w:num>
  <w:num w:numId="23">
    <w:abstractNumId w:val="24"/>
  </w:num>
  <w:num w:numId="24">
    <w:abstractNumId w:val="16"/>
  </w:num>
  <w:num w:numId="25">
    <w:abstractNumId w:val="35"/>
  </w:num>
  <w:num w:numId="26">
    <w:abstractNumId w:val="25"/>
  </w:num>
  <w:num w:numId="27">
    <w:abstractNumId w:val="29"/>
  </w:num>
  <w:num w:numId="28">
    <w:abstractNumId w:val="9"/>
  </w:num>
  <w:num w:numId="29">
    <w:abstractNumId w:val="5"/>
  </w:num>
  <w:num w:numId="30">
    <w:abstractNumId w:val="41"/>
  </w:num>
  <w:num w:numId="31">
    <w:abstractNumId w:val="19"/>
  </w:num>
  <w:num w:numId="32">
    <w:abstractNumId w:val="44"/>
  </w:num>
  <w:num w:numId="33">
    <w:abstractNumId w:val="30"/>
  </w:num>
  <w:num w:numId="34">
    <w:abstractNumId w:val="12"/>
  </w:num>
  <w:num w:numId="35">
    <w:abstractNumId w:val="13"/>
  </w:num>
  <w:num w:numId="36">
    <w:abstractNumId w:val="34"/>
  </w:num>
  <w:num w:numId="37">
    <w:abstractNumId w:val="28"/>
  </w:num>
  <w:num w:numId="38">
    <w:abstractNumId w:val="17"/>
  </w:num>
  <w:num w:numId="39">
    <w:abstractNumId w:val="8"/>
  </w:num>
  <w:num w:numId="40">
    <w:abstractNumId w:val="18"/>
  </w:num>
  <w:num w:numId="41">
    <w:abstractNumId w:val="14"/>
  </w:num>
  <w:num w:numId="42">
    <w:abstractNumId w:val="31"/>
  </w:num>
  <w:num w:numId="43">
    <w:abstractNumId w:val="23"/>
  </w:num>
  <w:num w:numId="44">
    <w:abstractNumId w:val="15"/>
  </w:num>
  <w:num w:numId="45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47C9"/>
    <w:rsid w:val="0000495D"/>
    <w:rsid w:val="00004D73"/>
    <w:rsid w:val="00005063"/>
    <w:rsid w:val="000051AF"/>
    <w:rsid w:val="00005850"/>
    <w:rsid w:val="00005AD7"/>
    <w:rsid w:val="000062AE"/>
    <w:rsid w:val="00006E2E"/>
    <w:rsid w:val="00006EA3"/>
    <w:rsid w:val="00011D5E"/>
    <w:rsid w:val="000124CB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707A2"/>
    <w:rsid w:val="00070DF9"/>
    <w:rsid w:val="00070EA7"/>
    <w:rsid w:val="00071C15"/>
    <w:rsid w:val="00071C1C"/>
    <w:rsid w:val="00071F3B"/>
    <w:rsid w:val="000730E3"/>
    <w:rsid w:val="00074971"/>
    <w:rsid w:val="00074BC2"/>
    <w:rsid w:val="00075A8A"/>
    <w:rsid w:val="0007600C"/>
    <w:rsid w:val="000776F4"/>
    <w:rsid w:val="00081219"/>
    <w:rsid w:val="00081A16"/>
    <w:rsid w:val="00083FFB"/>
    <w:rsid w:val="00084467"/>
    <w:rsid w:val="000847D2"/>
    <w:rsid w:val="00084AD3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EFE"/>
    <w:rsid w:val="00093DF8"/>
    <w:rsid w:val="000943AD"/>
    <w:rsid w:val="0009523B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26BD"/>
    <w:rsid w:val="000B28A5"/>
    <w:rsid w:val="000B3288"/>
    <w:rsid w:val="000B51BA"/>
    <w:rsid w:val="000B5238"/>
    <w:rsid w:val="000B5F1C"/>
    <w:rsid w:val="000B6E8A"/>
    <w:rsid w:val="000B78F0"/>
    <w:rsid w:val="000C05F5"/>
    <w:rsid w:val="000C1358"/>
    <w:rsid w:val="000C1957"/>
    <w:rsid w:val="000C3080"/>
    <w:rsid w:val="000C362C"/>
    <w:rsid w:val="000C3782"/>
    <w:rsid w:val="000C3A92"/>
    <w:rsid w:val="000C3D33"/>
    <w:rsid w:val="000C42A5"/>
    <w:rsid w:val="000C54D4"/>
    <w:rsid w:val="000C58C4"/>
    <w:rsid w:val="000C5F0D"/>
    <w:rsid w:val="000C6901"/>
    <w:rsid w:val="000C7B3F"/>
    <w:rsid w:val="000C7E45"/>
    <w:rsid w:val="000D0C71"/>
    <w:rsid w:val="000D129C"/>
    <w:rsid w:val="000D13D1"/>
    <w:rsid w:val="000D2793"/>
    <w:rsid w:val="000D2927"/>
    <w:rsid w:val="000D3D6E"/>
    <w:rsid w:val="000D4F6C"/>
    <w:rsid w:val="000D5A76"/>
    <w:rsid w:val="000D5CBC"/>
    <w:rsid w:val="000D5D9D"/>
    <w:rsid w:val="000D5EF5"/>
    <w:rsid w:val="000D61DE"/>
    <w:rsid w:val="000D6A9F"/>
    <w:rsid w:val="000E0C45"/>
    <w:rsid w:val="000E108E"/>
    <w:rsid w:val="000E1572"/>
    <w:rsid w:val="000E1775"/>
    <w:rsid w:val="000E237A"/>
    <w:rsid w:val="000E26FB"/>
    <w:rsid w:val="000E48C6"/>
    <w:rsid w:val="000E4CEF"/>
    <w:rsid w:val="000E558E"/>
    <w:rsid w:val="000E63B4"/>
    <w:rsid w:val="000E671F"/>
    <w:rsid w:val="000E67E5"/>
    <w:rsid w:val="000F0D2C"/>
    <w:rsid w:val="000F0DC1"/>
    <w:rsid w:val="000F0F34"/>
    <w:rsid w:val="000F152F"/>
    <w:rsid w:val="000F28A2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952"/>
    <w:rsid w:val="000F6EAA"/>
    <w:rsid w:val="0010027E"/>
    <w:rsid w:val="0010383F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F53"/>
    <w:rsid w:val="00114426"/>
    <w:rsid w:val="001144D4"/>
    <w:rsid w:val="00114EAB"/>
    <w:rsid w:val="00115C80"/>
    <w:rsid w:val="00116C8E"/>
    <w:rsid w:val="00120291"/>
    <w:rsid w:val="0012110B"/>
    <w:rsid w:val="0012110E"/>
    <w:rsid w:val="00121C42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309BB"/>
    <w:rsid w:val="00130B1C"/>
    <w:rsid w:val="00130B39"/>
    <w:rsid w:val="0013267C"/>
    <w:rsid w:val="00132C34"/>
    <w:rsid w:val="001346AD"/>
    <w:rsid w:val="00134EE4"/>
    <w:rsid w:val="00135552"/>
    <w:rsid w:val="0013561E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6498"/>
    <w:rsid w:val="00146B20"/>
    <w:rsid w:val="00146E26"/>
    <w:rsid w:val="00147009"/>
    <w:rsid w:val="001470AF"/>
    <w:rsid w:val="001470F1"/>
    <w:rsid w:val="0014733C"/>
    <w:rsid w:val="00147767"/>
    <w:rsid w:val="00147CC1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557E"/>
    <w:rsid w:val="00155585"/>
    <w:rsid w:val="00155B73"/>
    <w:rsid w:val="0015631F"/>
    <w:rsid w:val="00156E66"/>
    <w:rsid w:val="00156F1D"/>
    <w:rsid w:val="001575C7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70D"/>
    <w:rsid w:val="00167E61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3D7E"/>
    <w:rsid w:val="00183DD1"/>
    <w:rsid w:val="001844EB"/>
    <w:rsid w:val="00184D32"/>
    <w:rsid w:val="001850FB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97C26"/>
    <w:rsid w:val="001A14F7"/>
    <w:rsid w:val="001A3425"/>
    <w:rsid w:val="001A385F"/>
    <w:rsid w:val="001A39EC"/>
    <w:rsid w:val="001A3CD5"/>
    <w:rsid w:val="001A3E41"/>
    <w:rsid w:val="001A490C"/>
    <w:rsid w:val="001A4E94"/>
    <w:rsid w:val="001A5CC5"/>
    <w:rsid w:val="001A6C50"/>
    <w:rsid w:val="001A7125"/>
    <w:rsid w:val="001A733B"/>
    <w:rsid w:val="001B0918"/>
    <w:rsid w:val="001B249D"/>
    <w:rsid w:val="001B2AD7"/>
    <w:rsid w:val="001B32B4"/>
    <w:rsid w:val="001B37A6"/>
    <w:rsid w:val="001B3C6D"/>
    <w:rsid w:val="001B3D54"/>
    <w:rsid w:val="001B538C"/>
    <w:rsid w:val="001B54ED"/>
    <w:rsid w:val="001B6B7B"/>
    <w:rsid w:val="001B70B3"/>
    <w:rsid w:val="001B73FD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EF4"/>
    <w:rsid w:val="001D0FF3"/>
    <w:rsid w:val="001D1716"/>
    <w:rsid w:val="001D1C87"/>
    <w:rsid w:val="001D20F0"/>
    <w:rsid w:val="001D23A9"/>
    <w:rsid w:val="001D30E4"/>
    <w:rsid w:val="001D3334"/>
    <w:rsid w:val="001D36A3"/>
    <w:rsid w:val="001D481A"/>
    <w:rsid w:val="001D5745"/>
    <w:rsid w:val="001D5F10"/>
    <w:rsid w:val="001D690E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DBB"/>
    <w:rsid w:val="001E6E3E"/>
    <w:rsid w:val="001E779F"/>
    <w:rsid w:val="001F0A1C"/>
    <w:rsid w:val="001F0ED6"/>
    <w:rsid w:val="001F1685"/>
    <w:rsid w:val="001F18CC"/>
    <w:rsid w:val="001F1AEB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3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28B"/>
    <w:rsid w:val="00205637"/>
    <w:rsid w:val="00205D57"/>
    <w:rsid w:val="00205D76"/>
    <w:rsid w:val="002068B6"/>
    <w:rsid w:val="00206AC4"/>
    <w:rsid w:val="00206E5B"/>
    <w:rsid w:val="00207032"/>
    <w:rsid w:val="0020778B"/>
    <w:rsid w:val="00207C71"/>
    <w:rsid w:val="00207DB9"/>
    <w:rsid w:val="002102C3"/>
    <w:rsid w:val="002105AC"/>
    <w:rsid w:val="00210C25"/>
    <w:rsid w:val="00211010"/>
    <w:rsid w:val="00211CCD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62"/>
    <w:rsid w:val="00234AE2"/>
    <w:rsid w:val="0023581A"/>
    <w:rsid w:val="00235C82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50304"/>
    <w:rsid w:val="00251501"/>
    <w:rsid w:val="002516C5"/>
    <w:rsid w:val="002519CF"/>
    <w:rsid w:val="002519FD"/>
    <w:rsid w:val="00251F7C"/>
    <w:rsid w:val="00252178"/>
    <w:rsid w:val="00252907"/>
    <w:rsid w:val="002529FB"/>
    <w:rsid w:val="00252FC2"/>
    <w:rsid w:val="002542CE"/>
    <w:rsid w:val="002545B3"/>
    <w:rsid w:val="00255256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5937"/>
    <w:rsid w:val="0026763E"/>
    <w:rsid w:val="002676B2"/>
    <w:rsid w:val="002678D2"/>
    <w:rsid w:val="00267983"/>
    <w:rsid w:val="00267BE3"/>
    <w:rsid w:val="00270239"/>
    <w:rsid w:val="0027031C"/>
    <w:rsid w:val="0027095F"/>
    <w:rsid w:val="00270E41"/>
    <w:rsid w:val="00271ACF"/>
    <w:rsid w:val="00272256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D9"/>
    <w:rsid w:val="00281F6B"/>
    <w:rsid w:val="00283352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6BF7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FBA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6D07"/>
    <w:rsid w:val="002B7132"/>
    <w:rsid w:val="002B73BF"/>
    <w:rsid w:val="002B7CC6"/>
    <w:rsid w:val="002C01F8"/>
    <w:rsid w:val="002C0B50"/>
    <w:rsid w:val="002C10DD"/>
    <w:rsid w:val="002C1E91"/>
    <w:rsid w:val="002C1F6F"/>
    <w:rsid w:val="002C2329"/>
    <w:rsid w:val="002C33A4"/>
    <w:rsid w:val="002C365C"/>
    <w:rsid w:val="002C4E12"/>
    <w:rsid w:val="002C4E85"/>
    <w:rsid w:val="002C4EAF"/>
    <w:rsid w:val="002C4EB9"/>
    <w:rsid w:val="002C5B33"/>
    <w:rsid w:val="002C642A"/>
    <w:rsid w:val="002C66E8"/>
    <w:rsid w:val="002C6B88"/>
    <w:rsid w:val="002C7581"/>
    <w:rsid w:val="002C7B54"/>
    <w:rsid w:val="002D1EF9"/>
    <w:rsid w:val="002D5BE9"/>
    <w:rsid w:val="002D5F84"/>
    <w:rsid w:val="002D7426"/>
    <w:rsid w:val="002D742C"/>
    <w:rsid w:val="002E0460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457"/>
    <w:rsid w:val="002F22C4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B89"/>
    <w:rsid w:val="00300DF6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1BBD"/>
    <w:rsid w:val="003120D9"/>
    <w:rsid w:val="00312331"/>
    <w:rsid w:val="0031254B"/>
    <w:rsid w:val="0031254C"/>
    <w:rsid w:val="003132FD"/>
    <w:rsid w:val="00313530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2096"/>
    <w:rsid w:val="0032293D"/>
    <w:rsid w:val="0032319C"/>
    <w:rsid w:val="00323D06"/>
    <w:rsid w:val="00324408"/>
    <w:rsid w:val="00324932"/>
    <w:rsid w:val="00324BE0"/>
    <w:rsid w:val="00324C71"/>
    <w:rsid w:val="0032631F"/>
    <w:rsid w:val="00326BC7"/>
    <w:rsid w:val="0032738F"/>
    <w:rsid w:val="003300B0"/>
    <w:rsid w:val="003317F6"/>
    <w:rsid w:val="00331BC6"/>
    <w:rsid w:val="00331D5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19C1"/>
    <w:rsid w:val="00341B8D"/>
    <w:rsid w:val="003424A4"/>
    <w:rsid w:val="003430AA"/>
    <w:rsid w:val="00343369"/>
    <w:rsid w:val="00343BDC"/>
    <w:rsid w:val="00343FE0"/>
    <w:rsid w:val="00344748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339D"/>
    <w:rsid w:val="00355B4F"/>
    <w:rsid w:val="003577A7"/>
    <w:rsid w:val="003602E8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5D44"/>
    <w:rsid w:val="00375D81"/>
    <w:rsid w:val="00376492"/>
    <w:rsid w:val="00376A18"/>
    <w:rsid w:val="00377170"/>
    <w:rsid w:val="00377B5C"/>
    <w:rsid w:val="00377D4E"/>
    <w:rsid w:val="00380148"/>
    <w:rsid w:val="003806E2"/>
    <w:rsid w:val="003808FE"/>
    <w:rsid w:val="00381115"/>
    <w:rsid w:val="003832B0"/>
    <w:rsid w:val="00383560"/>
    <w:rsid w:val="00383623"/>
    <w:rsid w:val="003837F6"/>
    <w:rsid w:val="00385F7D"/>
    <w:rsid w:val="0038609C"/>
    <w:rsid w:val="00386397"/>
    <w:rsid w:val="003867BF"/>
    <w:rsid w:val="00386CB7"/>
    <w:rsid w:val="0038735F"/>
    <w:rsid w:val="0038763B"/>
    <w:rsid w:val="003877E3"/>
    <w:rsid w:val="0038783F"/>
    <w:rsid w:val="00387A57"/>
    <w:rsid w:val="00387A5D"/>
    <w:rsid w:val="0039048D"/>
    <w:rsid w:val="00391BC2"/>
    <w:rsid w:val="00392224"/>
    <w:rsid w:val="003922D1"/>
    <w:rsid w:val="00392BF4"/>
    <w:rsid w:val="00392C88"/>
    <w:rsid w:val="00393815"/>
    <w:rsid w:val="00394018"/>
    <w:rsid w:val="0039485C"/>
    <w:rsid w:val="00394C9D"/>
    <w:rsid w:val="00394F1A"/>
    <w:rsid w:val="00395141"/>
    <w:rsid w:val="003951F5"/>
    <w:rsid w:val="00396C26"/>
    <w:rsid w:val="00397361"/>
    <w:rsid w:val="003973A0"/>
    <w:rsid w:val="0039751C"/>
    <w:rsid w:val="00397D30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4D2A"/>
    <w:rsid w:val="003C51F7"/>
    <w:rsid w:val="003C5F49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F03AE"/>
    <w:rsid w:val="003F09D6"/>
    <w:rsid w:val="003F1608"/>
    <w:rsid w:val="003F1C82"/>
    <w:rsid w:val="003F219A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C4C"/>
    <w:rsid w:val="00401E82"/>
    <w:rsid w:val="0040228D"/>
    <w:rsid w:val="004027B9"/>
    <w:rsid w:val="00402F6D"/>
    <w:rsid w:val="004036AA"/>
    <w:rsid w:val="004037C5"/>
    <w:rsid w:val="00403A21"/>
    <w:rsid w:val="00404BDB"/>
    <w:rsid w:val="004054DC"/>
    <w:rsid w:val="004079E8"/>
    <w:rsid w:val="00410AFD"/>
    <w:rsid w:val="00410F78"/>
    <w:rsid w:val="00411273"/>
    <w:rsid w:val="00411499"/>
    <w:rsid w:val="00413D8A"/>
    <w:rsid w:val="00413FC7"/>
    <w:rsid w:val="00414D92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3EA6"/>
    <w:rsid w:val="00424131"/>
    <w:rsid w:val="004241AD"/>
    <w:rsid w:val="004243D1"/>
    <w:rsid w:val="0042457A"/>
    <w:rsid w:val="004246CC"/>
    <w:rsid w:val="004248E9"/>
    <w:rsid w:val="00424DAC"/>
    <w:rsid w:val="0042610B"/>
    <w:rsid w:val="00426DB7"/>
    <w:rsid w:val="00427C86"/>
    <w:rsid w:val="00431158"/>
    <w:rsid w:val="004318C7"/>
    <w:rsid w:val="00432570"/>
    <w:rsid w:val="0043296B"/>
    <w:rsid w:val="00432EEC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4ED5"/>
    <w:rsid w:val="0044541C"/>
    <w:rsid w:val="004464F0"/>
    <w:rsid w:val="004466A3"/>
    <w:rsid w:val="00446720"/>
    <w:rsid w:val="00446FCD"/>
    <w:rsid w:val="0044760C"/>
    <w:rsid w:val="004478DF"/>
    <w:rsid w:val="0045061C"/>
    <w:rsid w:val="0045115A"/>
    <w:rsid w:val="00451C3D"/>
    <w:rsid w:val="00451FA8"/>
    <w:rsid w:val="004521EF"/>
    <w:rsid w:val="004525E3"/>
    <w:rsid w:val="00453681"/>
    <w:rsid w:val="00454779"/>
    <w:rsid w:val="004549FA"/>
    <w:rsid w:val="00454CBD"/>
    <w:rsid w:val="00455E77"/>
    <w:rsid w:val="004571C4"/>
    <w:rsid w:val="004572B5"/>
    <w:rsid w:val="0046044D"/>
    <w:rsid w:val="00460570"/>
    <w:rsid w:val="004620AB"/>
    <w:rsid w:val="004627D1"/>
    <w:rsid w:val="00462A40"/>
    <w:rsid w:val="004633AE"/>
    <w:rsid w:val="00465220"/>
    <w:rsid w:val="0046653C"/>
    <w:rsid w:val="00466BE0"/>
    <w:rsid w:val="00466D51"/>
    <w:rsid w:val="0046756D"/>
    <w:rsid w:val="0046776E"/>
    <w:rsid w:val="004677E9"/>
    <w:rsid w:val="0047023C"/>
    <w:rsid w:val="00470932"/>
    <w:rsid w:val="00471BE4"/>
    <w:rsid w:val="00471EAE"/>
    <w:rsid w:val="00472573"/>
    <w:rsid w:val="00473060"/>
    <w:rsid w:val="004734A2"/>
    <w:rsid w:val="00473552"/>
    <w:rsid w:val="00473DB7"/>
    <w:rsid w:val="00474192"/>
    <w:rsid w:val="00474C78"/>
    <w:rsid w:val="00475075"/>
    <w:rsid w:val="00475870"/>
    <w:rsid w:val="00475A02"/>
    <w:rsid w:val="00475BBB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A89"/>
    <w:rsid w:val="00484DD7"/>
    <w:rsid w:val="00484F40"/>
    <w:rsid w:val="00485244"/>
    <w:rsid w:val="00485534"/>
    <w:rsid w:val="00486DA0"/>
    <w:rsid w:val="00487A8C"/>
    <w:rsid w:val="00487B6E"/>
    <w:rsid w:val="00487CBD"/>
    <w:rsid w:val="00487D9C"/>
    <w:rsid w:val="00490303"/>
    <w:rsid w:val="0049056B"/>
    <w:rsid w:val="00490D7F"/>
    <w:rsid w:val="00490DCD"/>
    <w:rsid w:val="00491164"/>
    <w:rsid w:val="00491980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761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849"/>
    <w:rsid w:val="004D0469"/>
    <w:rsid w:val="004D0584"/>
    <w:rsid w:val="004D0912"/>
    <w:rsid w:val="004D1023"/>
    <w:rsid w:val="004D11AD"/>
    <w:rsid w:val="004D28D2"/>
    <w:rsid w:val="004D4479"/>
    <w:rsid w:val="004D769C"/>
    <w:rsid w:val="004D7EC3"/>
    <w:rsid w:val="004E08CB"/>
    <w:rsid w:val="004E171C"/>
    <w:rsid w:val="004E1D58"/>
    <w:rsid w:val="004E3016"/>
    <w:rsid w:val="004E3158"/>
    <w:rsid w:val="004E31E3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44F7"/>
    <w:rsid w:val="00505A2B"/>
    <w:rsid w:val="00507001"/>
    <w:rsid w:val="00507922"/>
    <w:rsid w:val="00507BC2"/>
    <w:rsid w:val="00510B41"/>
    <w:rsid w:val="00510F49"/>
    <w:rsid w:val="00511CD5"/>
    <w:rsid w:val="00511F51"/>
    <w:rsid w:val="00512667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2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649E"/>
    <w:rsid w:val="005371A7"/>
    <w:rsid w:val="00537533"/>
    <w:rsid w:val="00537954"/>
    <w:rsid w:val="00537BF1"/>
    <w:rsid w:val="00537F5A"/>
    <w:rsid w:val="00540522"/>
    <w:rsid w:val="00540EA8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25E7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217C"/>
    <w:rsid w:val="005626BA"/>
    <w:rsid w:val="00562C52"/>
    <w:rsid w:val="00563869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67C8F"/>
    <w:rsid w:val="0057056F"/>
    <w:rsid w:val="00571497"/>
    <w:rsid w:val="0057267C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628D"/>
    <w:rsid w:val="00587951"/>
    <w:rsid w:val="00587D4C"/>
    <w:rsid w:val="005936F2"/>
    <w:rsid w:val="00594062"/>
    <w:rsid w:val="00594670"/>
    <w:rsid w:val="00594943"/>
    <w:rsid w:val="00594AB5"/>
    <w:rsid w:val="00594EA9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C9A"/>
    <w:rsid w:val="005C60C7"/>
    <w:rsid w:val="005C663B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3281"/>
    <w:rsid w:val="005E33D1"/>
    <w:rsid w:val="005E429D"/>
    <w:rsid w:val="005E55DB"/>
    <w:rsid w:val="005E5986"/>
    <w:rsid w:val="005E6271"/>
    <w:rsid w:val="005E6AC1"/>
    <w:rsid w:val="005F0380"/>
    <w:rsid w:val="005F03B5"/>
    <w:rsid w:val="005F0897"/>
    <w:rsid w:val="005F0C0D"/>
    <w:rsid w:val="005F13D9"/>
    <w:rsid w:val="005F25B3"/>
    <w:rsid w:val="005F303F"/>
    <w:rsid w:val="005F312E"/>
    <w:rsid w:val="005F356B"/>
    <w:rsid w:val="005F3821"/>
    <w:rsid w:val="005F3AC9"/>
    <w:rsid w:val="005F3B5F"/>
    <w:rsid w:val="005F3BD8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230"/>
    <w:rsid w:val="00603C52"/>
    <w:rsid w:val="00603F64"/>
    <w:rsid w:val="00604810"/>
    <w:rsid w:val="00604C71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ECD"/>
    <w:rsid w:val="00617FF4"/>
    <w:rsid w:val="00620AB3"/>
    <w:rsid w:val="0062176F"/>
    <w:rsid w:val="00622139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7868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57D03"/>
    <w:rsid w:val="00660849"/>
    <w:rsid w:val="00660CF0"/>
    <w:rsid w:val="00660F50"/>
    <w:rsid w:val="00661076"/>
    <w:rsid w:val="00661EBD"/>
    <w:rsid w:val="006647F3"/>
    <w:rsid w:val="00664EE0"/>
    <w:rsid w:val="00664F5E"/>
    <w:rsid w:val="00665222"/>
    <w:rsid w:val="006652C7"/>
    <w:rsid w:val="00665B48"/>
    <w:rsid w:val="0066609E"/>
    <w:rsid w:val="00666234"/>
    <w:rsid w:val="0066633B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0BCD"/>
    <w:rsid w:val="006A1A90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4E0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C0F3D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899"/>
    <w:rsid w:val="006D2C2A"/>
    <w:rsid w:val="006D2EED"/>
    <w:rsid w:val="006D3937"/>
    <w:rsid w:val="006D3B7F"/>
    <w:rsid w:val="006D464B"/>
    <w:rsid w:val="006D472F"/>
    <w:rsid w:val="006D4E55"/>
    <w:rsid w:val="006D53CA"/>
    <w:rsid w:val="006D5994"/>
    <w:rsid w:val="006D5EB5"/>
    <w:rsid w:val="006D68A3"/>
    <w:rsid w:val="006D7550"/>
    <w:rsid w:val="006D7C47"/>
    <w:rsid w:val="006E0425"/>
    <w:rsid w:val="006E05C2"/>
    <w:rsid w:val="006E093B"/>
    <w:rsid w:val="006E0FC5"/>
    <w:rsid w:val="006E1102"/>
    <w:rsid w:val="006E1AAD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318"/>
    <w:rsid w:val="006F697C"/>
    <w:rsid w:val="006F6E7D"/>
    <w:rsid w:val="006F77CE"/>
    <w:rsid w:val="006F7B8C"/>
    <w:rsid w:val="006F7CF7"/>
    <w:rsid w:val="006F7EC8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3D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EAF"/>
    <w:rsid w:val="00717B65"/>
    <w:rsid w:val="00720ADF"/>
    <w:rsid w:val="007211D7"/>
    <w:rsid w:val="00721427"/>
    <w:rsid w:val="00721902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5C09"/>
    <w:rsid w:val="00726441"/>
    <w:rsid w:val="0072674B"/>
    <w:rsid w:val="00726E9F"/>
    <w:rsid w:val="00726EFB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540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44E1"/>
    <w:rsid w:val="00754D81"/>
    <w:rsid w:val="00754ED3"/>
    <w:rsid w:val="00754F95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F16"/>
    <w:rsid w:val="007641AA"/>
    <w:rsid w:val="00765901"/>
    <w:rsid w:val="00765EDD"/>
    <w:rsid w:val="00766847"/>
    <w:rsid w:val="007722F9"/>
    <w:rsid w:val="00772320"/>
    <w:rsid w:val="00772410"/>
    <w:rsid w:val="0077269A"/>
    <w:rsid w:val="00773CA8"/>
    <w:rsid w:val="0077410D"/>
    <w:rsid w:val="00774CE2"/>
    <w:rsid w:val="00774D66"/>
    <w:rsid w:val="00774E63"/>
    <w:rsid w:val="007760B1"/>
    <w:rsid w:val="007762E7"/>
    <w:rsid w:val="007762EF"/>
    <w:rsid w:val="007768DE"/>
    <w:rsid w:val="00777F4F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EA7"/>
    <w:rsid w:val="007919F3"/>
    <w:rsid w:val="007924C0"/>
    <w:rsid w:val="00793A2E"/>
    <w:rsid w:val="00794BDF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C06A1"/>
    <w:rsid w:val="007C09CF"/>
    <w:rsid w:val="007C10AB"/>
    <w:rsid w:val="007C16B7"/>
    <w:rsid w:val="007C1B87"/>
    <w:rsid w:val="007C226D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065A"/>
    <w:rsid w:val="007D2969"/>
    <w:rsid w:val="007D29F1"/>
    <w:rsid w:val="007D2A8E"/>
    <w:rsid w:val="007D345A"/>
    <w:rsid w:val="007D4E20"/>
    <w:rsid w:val="007D4FC7"/>
    <w:rsid w:val="007D523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E7395"/>
    <w:rsid w:val="007F03F4"/>
    <w:rsid w:val="007F0621"/>
    <w:rsid w:val="007F137C"/>
    <w:rsid w:val="007F207E"/>
    <w:rsid w:val="007F23CB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646"/>
    <w:rsid w:val="008037DC"/>
    <w:rsid w:val="008047D3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AC7"/>
    <w:rsid w:val="00821EF3"/>
    <w:rsid w:val="008224E3"/>
    <w:rsid w:val="00822771"/>
    <w:rsid w:val="00822E04"/>
    <w:rsid w:val="00823FE5"/>
    <w:rsid w:val="00824BA2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4B2"/>
    <w:rsid w:val="00837C49"/>
    <w:rsid w:val="008409BE"/>
    <w:rsid w:val="00840F3F"/>
    <w:rsid w:val="0084292C"/>
    <w:rsid w:val="00842ED3"/>
    <w:rsid w:val="008431EC"/>
    <w:rsid w:val="00843469"/>
    <w:rsid w:val="008438A4"/>
    <w:rsid w:val="00844CC1"/>
    <w:rsid w:val="00844DB6"/>
    <w:rsid w:val="008453B1"/>
    <w:rsid w:val="008459E2"/>
    <w:rsid w:val="00847CC6"/>
    <w:rsid w:val="00850369"/>
    <w:rsid w:val="008510CD"/>
    <w:rsid w:val="0085130E"/>
    <w:rsid w:val="00851982"/>
    <w:rsid w:val="008540EF"/>
    <w:rsid w:val="00854AB0"/>
    <w:rsid w:val="00854F24"/>
    <w:rsid w:val="00856FFE"/>
    <w:rsid w:val="00857252"/>
    <w:rsid w:val="008579F3"/>
    <w:rsid w:val="00857CF7"/>
    <w:rsid w:val="008600C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72F4"/>
    <w:rsid w:val="008A06BF"/>
    <w:rsid w:val="008A0D77"/>
    <w:rsid w:val="008A0DBD"/>
    <w:rsid w:val="008A12B4"/>
    <w:rsid w:val="008A2609"/>
    <w:rsid w:val="008A385F"/>
    <w:rsid w:val="008A4385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4C4"/>
    <w:rsid w:val="008C6609"/>
    <w:rsid w:val="008C699D"/>
    <w:rsid w:val="008C6DBB"/>
    <w:rsid w:val="008C7373"/>
    <w:rsid w:val="008C7FEC"/>
    <w:rsid w:val="008D01E2"/>
    <w:rsid w:val="008D022A"/>
    <w:rsid w:val="008D0399"/>
    <w:rsid w:val="008D0487"/>
    <w:rsid w:val="008D0BCC"/>
    <w:rsid w:val="008D109A"/>
    <w:rsid w:val="008D1EDA"/>
    <w:rsid w:val="008D22F7"/>
    <w:rsid w:val="008D288D"/>
    <w:rsid w:val="008D5B60"/>
    <w:rsid w:val="008D5C69"/>
    <w:rsid w:val="008D5EA5"/>
    <w:rsid w:val="008D62BA"/>
    <w:rsid w:val="008D6578"/>
    <w:rsid w:val="008D66C8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A6D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C15"/>
    <w:rsid w:val="00901DE6"/>
    <w:rsid w:val="00901FE9"/>
    <w:rsid w:val="0090216C"/>
    <w:rsid w:val="00902D68"/>
    <w:rsid w:val="00903634"/>
    <w:rsid w:val="00903F82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BB7"/>
    <w:rsid w:val="00924C6C"/>
    <w:rsid w:val="009255B7"/>
    <w:rsid w:val="0092567F"/>
    <w:rsid w:val="00925B7B"/>
    <w:rsid w:val="00926481"/>
    <w:rsid w:val="00927368"/>
    <w:rsid w:val="00927778"/>
    <w:rsid w:val="00927843"/>
    <w:rsid w:val="00927E1F"/>
    <w:rsid w:val="009308C0"/>
    <w:rsid w:val="00931304"/>
    <w:rsid w:val="009314D2"/>
    <w:rsid w:val="00931D05"/>
    <w:rsid w:val="00932106"/>
    <w:rsid w:val="00933310"/>
    <w:rsid w:val="0093386E"/>
    <w:rsid w:val="00933870"/>
    <w:rsid w:val="00933BB8"/>
    <w:rsid w:val="00935EA0"/>
    <w:rsid w:val="00936389"/>
    <w:rsid w:val="009363D6"/>
    <w:rsid w:val="00937585"/>
    <w:rsid w:val="00937C4F"/>
    <w:rsid w:val="00937F1F"/>
    <w:rsid w:val="009411DA"/>
    <w:rsid w:val="00941D6C"/>
    <w:rsid w:val="00942C48"/>
    <w:rsid w:val="00942D2B"/>
    <w:rsid w:val="00942E71"/>
    <w:rsid w:val="009438AC"/>
    <w:rsid w:val="00943BA7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5A3"/>
    <w:rsid w:val="009612C8"/>
    <w:rsid w:val="009617D4"/>
    <w:rsid w:val="00961999"/>
    <w:rsid w:val="00962E99"/>
    <w:rsid w:val="00962F35"/>
    <w:rsid w:val="0096322C"/>
    <w:rsid w:val="009639F3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C9"/>
    <w:rsid w:val="00973146"/>
    <w:rsid w:val="009737D9"/>
    <w:rsid w:val="0097611D"/>
    <w:rsid w:val="009767DF"/>
    <w:rsid w:val="009770A9"/>
    <w:rsid w:val="0097727C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E8D"/>
    <w:rsid w:val="009A6C57"/>
    <w:rsid w:val="009A7910"/>
    <w:rsid w:val="009A7A95"/>
    <w:rsid w:val="009A7B00"/>
    <w:rsid w:val="009A7B21"/>
    <w:rsid w:val="009B2F89"/>
    <w:rsid w:val="009B32A8"/>
    <w:rsid w:val="009B357B"/>
    <w:rsid w:val="009B36E5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5EC7"/>
    <w:rsid w:val="009C699E"/>
    <w:rsid w:val="009C69B4"/>
    <w:rsid w:val="009C7234"/>
    <w:rsid w:val="009C7927"/>
    <w:rsid w:val="009D0385"/>
    <w:rsid w:val="009D197B"/>
    <w:rsid w:val="009D20B8"/>
    <w:rsid w:val="009D3012"/>
    <w:rsid w:val="009D3936"/>
    <w:rsid w:val="009D4024"/>
    <w:rsid w:val="009D41B3"/>
    <w:rsid w:val="009D4671"/>
    <w:rsid w:val="009D4974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09"/>
    <w:rsid w:val="009F497D"/>
    <w:rsid w:val="009F51DC"/>
    <w:rsid w:val="009F657F"/>
    <w:rsid w:val="009F6712"/>
    <w:rsid w:val="009F6A10"/>
    <w:rsid w:val="009F7D74"/>
    <w:rsid w:val="00A00C48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7AF9"/>
    <w:rsid w:val="00A20161"/>
    <w:rsid w:val="00A2030D"/>
    <w:rsid w:val="00A20AF4"/>
    <w:rsid w:val="00A20DB5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2210"/>
    <w:rsid w:val="00A32A0D"/>
    <w:rsid w:val="00A333BA"/>
    <w:rsid w:val="00A35B35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501E"/>
    <w:rsid w:val="00A47800"/>
    <w:rsid w:val="00A47B28"/>
    <w:rsid w:val="00A502F5"/>
    <w:rsid w:val="00A510D1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4FD6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080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5B6"/>
    <w:rsid w:val="00A83DF1"/>
    <w:rsid w:val="00A83F46"/>
    <w:rsid w:val="00A85078"/>
    <w:rsid w:val="00A859EB"/>
    <w:rsid w:val="00A8686A"/>
    <w:rsid w:val="00A875D1"/>
    <w:rsid w:val="00A87D6F"/>
    <w:rsid w:val="00A902E2"/>
    <w:rsid w:val="00A9073C"/>
    <w:rsid w:val="00A91551"/>
    <w:rsid w:val="00A927D7"/>
    <w:rsid w:val="00A95A0B"/>
    <w:rsid w:val="00A95A26"/>
    <w:rsid w:val="00A975D1"/>
    <w:rsid w:val="00A9797F"/>
    <w:rsid w:val="00AA0452"/>
    <w:rsid w:val="00AA15EF"/>
    <w:rsid w:val="00AA2022"/>
    <w:rsid w:val="00AA2314"/>
    <w:rsid w:val="00AA2967"/>
    <w:rsid w:val="00AA476B"/>
    <w:rsid w:val="00AA4EAD"/>
    <w:rsid w:val="00AA512D"/>
    <w:rsid w:val="00AA5ADD"/>
    <w:rsid w:val="00AA5DF9"/>
    <w:rsid w:val="00AA5E9D"/>
    <w:rsid w:val="00AA63B5"/>
    <w:rsid w:val="00AA68C4"/>
    <w:rsid w:val="00AA6AFF"/>
    <w:rsid w:val="00AA6E00"/>
    <w:rsid w:val="00AB0D98"/>
    <w:rsid w:val="00AB1476"/>
    <w:rsid w:val="00AB1781"/>
    <w:rsid w:val="00AB194E"/>
    <w:rsid w:val="00AB2664"/>
    <w:rsid w:val="00AB34BB"/>
    <w:rsid w:val="00AB37B8"/>
    <w:rsid w:val="00AB611A"/>
    <w:rsid w:val="00AB690E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2361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AF3"/>
    <w:rsid w:val="00AD5E7E"/>
    <w:rsid w:val="00AD6128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613"/>
    <w:rsid w:val="00B136AD"/>
    <w:rsid w:val="00B1411B"/>
    <w:rsid w:val="00B169ED"/>
    <w:rsid w:val="00B20895"/>
    <w:rsid w:val="00B20A63"/>
    <w:rsid w:val="00B2123A"/>
    <w:rsid w:val="00B214D1"/>
    <w:rsid w:val="00B218AF"/>
    <w:rsid w:val="00B21DB1"/>
    <w:rsid w:val="00B238A4"/>
    <w:rsid w:val="00B25B7A"/>
    <w:rsid w:val="00B25F01"/>
    <w:rsid w:val="00B267FA"/>
    <w:rsid w:val="00B26AD2"/>
    <w:rsid w:val="00B26D39"/>
    <w:rsid w:val="00B27278"/>
    <w:rsid w:val="00B30727"/>
    <w:rsid w:val="00B30F22"/>
    <w:rsid w:val="00B31653"/>
    <w:rsid w:val="00B32ABC"/>
    <w:rsid w:val="00B33662"/>
    <w:rsid w:val="00B3398D"/>
    <w:rsid w:val="00B34622"/>
    <w:rsid w:val="00B347D4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047"/>
    <w:rsid w:val="00B44BAB"/>
    <w:rsid w:val="00B4561A"/>
    <w:rsid w:val="00B456D3"/>
    <w:rsid w:val="00B45D68"/>
    <w:rsid w:val="00B462F3"/>
    <w:rsid w:val="00B46ACF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A04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BB2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DB"/>
    <w:rsid w:val="00B774F7"/>
    <w:rsid w:val="00B80009"/>
    <w:rsid w:val="00B802AA"/>
    <w:rsid w:val="00B80885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6486"/>
    <w:rsid w:val="00B96C28"/>
    <w:rsid w:val="00B96CDC"/>
    <w:rsid w:val="00B96D9D"/>
    <w:rsid w:val="00B977FF"/>
    <w:rsid w:val="00B979CA"/>
    <w:rsid w:val="00BA0652"/>
    <w:rsid w:val="00BA1874"/>
    <w:rsid w:val="00BA289C"/>
    <w:rsid w:val="00BA2E13"/>
    <w:rsid w:val="00BA407B"/>
    <w:rsid w:val="00BA4360"/>
    <w:rsid w:val="00BA46FC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7BD"/>
    <w:rsid w:val="00BB5A54"/>
    <w:rsid w:val="00BB5A6E"/>
    <w:rsid w:val="00BB6027"/>
    <w:rsid w:val="00BB7267"/>
    <w:rsid w:val="00BB7724"/>
    <w:rsid w:val="00BB788F"/>
    <w:rsid w:val="00BB7A46"/>
    <w:rsid w:val="00BC1605"/>
    <w:rsid w:val="00BC180C"/>
    <w:rsid w:val="00BC2FE0"/>
    <w:rsid w:val="00BC3FB4"/>
    <w:rsid w:val="00BC4002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8DA"/>
    <w:rsid w:val="00BD0AD1"/>
    <w:rsid w:val="00BD0E09"/>
    <w:rsid w:val="00BD18F5"/>
    <w:rsid w:val="00BD2678"/>
    <w:rsid w:val="00BD343A"/>
    <w:rsid w:val="00BD37E1"/>
    <w:rsid w:val="00BD5235"/>
    <w:rsid w:val="00BD539C"/>
    <w:rsid w:val="00BD66DB"/>
    <w:rsid w:val="00BD6B9A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569"/>
    <w:rsid w:val="00BE7A58"/>
    <w:rsid w:val="00BE7B34"/>
    <w:rsid w:val="00BF076A"/>
    <w:rsid w:val="00BF0913"/>
    <w:rsid w:val="00BF098A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73E"/>
    <w:rsid w:val="00C12C60"/>
    <w:rsid w:val="00C12CA0"/>
    <w:rsid w:val="00C13109"/>
    <w:rsid w:val="00C1343D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27E1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BE7"/>
    <w:rsid w:val="00C27F2B"/>
    <w:rsid w:val="00C3087E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6118"/>
    <w:rsid w:val="00C46E72"/>
    <w:rsid w:val="00C47630"/>
    <w:rsid w:val="00C47699"/>
    <w:rsid w:val="00C47BF1"/>
    <w:rsid w:val="00C47C13"/>
    <w:rsid w:val="00C5078C"/>
    <w:rsid w:val="00C50A0A"/>
    <w:rsid w:val="00C5248E"/>
    <w:rsid w:val="00C52A28"/>
    <w:rsid w:val="00C52F00"/>
    <w:rsid w:val="00C5360F"/>
    <w:rsid w:val="00C54A90"/>
    <w:rsid w:val="00C55358"/>
    <w:rsid w:val="00C55D3B"/>
    <w:rsid w:val="00C55F61"/>
    <w:rsid w:val="00C5620F"/>
    <w:rsid w:val="00C563C0"/>
    <w:rsid w:val="00C563D0"/>
    <w:rsid w:val="00C576C0"/>
    <w:rsid w:val="00C576F0"/>
    <w:rsid w:val="00C61464"/>
    <w:rsid w:val="00C61C69"/>
    <w:rsid w:val="00C61D10"/>
    <w:rsid w:val="00C6230B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041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730"/>
    <w:rsid w:val="00C83834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7EB9"/>
    <w:rsid w:val="00CB058A"/>
    <w:rsid w:val="00CB059F"/>
    <w:rsid w:val="00CB0B43"/>
    <w:rsid w:val="00CB0D93"/>
    <w:rsid w:val="00CB1819"/>
    <w:rsid w:val="00CB1B96"/>
    <w:rsid w:val="00CB1DFE"/>
    <w:rsid w:val="00CB2DFE"/>
    <w:rsid w:val="00CB3253"/>
    <w:rsid w:val="00CB391A"/>
    <w:rsid w:val="00CB3B23"/>
    <w:rsid w:val="00CB3DBF"/>
    <w:rsid w:val="00CB42A8"/>
    <w:rsid w:val="00CB56B7"/>
    <w:rsid w:val="00CB5C01"/>
    <w:rsid w:val="00CB754B"/>
    <w:rsid w:val="00CB79D8"/>
    <w:rsid w:val="00CC1389"/>
    <w:rsid w:val="00CC1BBC"/>
    <w:rsid w:val="00CC1D76"/>
    <w:rsid w:val="00CC26BA"/>
    <w:rsid w:val="00CC43B8"/>
    <w:rsid w:val="00CC480A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32B6"/>
    <w:rsid w:val="00CD47E9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6470"/>
    <w:rsid w:val="00D06706"/>
    <w:rsid w:val="00D068C7"/>
    <w:rsid w:val="00D0712D"/>
    <w:rsid w:val="00D078C7"/>
    <w:rsid w:val="00D10B2A"/>
    <w:rsid w:val="00D1145D"/>
    <w:rsid w:val="00D11870"/>
    <w:rsid w:val="00D125DA"/>
    <w:rsid w:val="00D132BB"/>
    <w:rsid w:val="00D132D6"/>
    <w:rsid w:val="00D1356F"/>
    <w:rsid w:val="00D137A8"/>
    <w:rsid w:val="00D14BB8"/>
    <w:rsid w:val="00D14D29"/>
    <w:rsid w:val="00D14E11"/>
    <w:rsid w:val="00D152F2"/>
    <w:rsid w:val="00D15919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0A2E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4F4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27F"/>
    <w:rsid w:val="00D4157C"/>
    <w:rsid w:val="00D419BE"/>
    <w:rsid w:val="00D4240B"/>
    <w:rsid w:val="00D43520"/>
    <w:rsid w:val="00D4396A"/>
    <w:rsid w:val="00D46B15"/>
    <w:rsid w:val="00D474D6"/>
    <w:rsid w:val="00D475BF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2DE4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24E7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699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3BB3"/>
    <w:rsid w:val="00D74835"/>
    <w:rsid w:val="00D752B7"/>
    <w:rsid w:val="00D762D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123"/>
    <w:rsid w:val="00DB0B26"/>
    <w:rsid w:val="00DB0E8C"/>
    <w:rsid w:val="00DB15DA"/>
    <w:rsid w:val="00DB16C8"/>
    <w:rsid w:val="00DB21EF"/>
    <w:rsid w:val="00DB3385"/>
    <w:rsid w:val="00DB35A5"/>
    <w:rsid w:val="00DB3655"/>
    <w:rsid w:val="00DB430F"/>
    <w:rsid w:val="00DB4F86"/>
    <w:rsid w:val="00DB537E"/>
    <w:rsid w:val="00DB54B9"/>
    <w:rsid w:val="00DB6CA0"/>
    <w:rsid w:val="00DC0E27"/>
    <w:rsid w:val="00DC21F1"/>
    <w:rsid w:val="00DC2269"/>
    <w:rsid w:val="00DC2BEC"/>
    <w:rsid w:val="00DC2C6B"/>
    <w:rsid w:val="00DC36E4"/>
    <w:rsid w:val="00DC4005"/>
    <w:rsid w:val="00DC4412"/>
    <w:rsid w:val="00DC5294"/>
    <w:rsid w:val="00DC6056"/>
    <w:rsid w:val="00DC7515"/>
    <w:rsid w:val="00DC7882"/>
    <w:rsid w:val="00DD0B8F"/>
    <w:rsid w:val="00DD0C01"/>
    <w:rsid w:val="00DD1FFE"/>
    <w:rsid w:val="00DD20D9"/>
    <w:rsid w:val="00DD23E8"/>
    <w:rsid w:val="00DD2B9E"/>
    <w:rsid w:val="00DD3976"/>
    <w:rsid w:val="00DD3D75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2354"/>
    <w:rsid w:val="00DE4123"/>
    <w:rsid w:val="00DE45F1"/>
    <w:rsid w:val="00DE5185"/>
    <w:rsid w:val="00DE5435"/>
    <w:rsid w:val="00DE6681"/>
    <w:rsid w:val="00DE6A55"/>
    <w:rsid w:val="00DE727E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BC8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0DF5"/>
    <w:rsid w:val="00E0133C"/>
    <w:rsid w:val="00E013D5"/>
    <w:rsid w:val="00E01DCD"/>
    <w:rsid w:val="00E02047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55ED"/>
    <w:rsid w:val="00E05E04"/>
    <w:rsid w:val="00E05E6B"/>
    <w:rsid w:val="00E06593"/>
    <w:rsid w:val="00E069D5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5EDF"/>
    <w:rsid w:val="00E26B01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03C8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7701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5E46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11A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BCC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EF2"/>
    <w:rsid w:val="00E97940"/>
    <w:rsid w:val="00E97A86"/>
    <w:rsid w:val="00E97B9E"/>
    <w:rsid w:val="00E97BCA"/>
    <w:rsid w:val="00EA0D8B"/>
    <w:rsid w:val="00EA0E83"/>
    <w:rsid w:val="00EA0F9A"/>
    <w:rsid w:val="00EA2DF3"/>
    <w:rsid w:val="00EA376D"/>
    <w:rsid w:val="00EA3DC2"/>
    <w:rsid w:val="00EA3FBB"/>
    <w:rsid w:val="00EA4438"/>
    <w:rsid w:val="00EA5B37"/>
    <w:rsid w:val="00EA6E50"/>
    <w:rsid w:val="00EA70E0"/>
    <w:rsid w:val="00EB0067"/>
    <w:rsid w:val="00EB0FE6"/>
    <w:rsid w:val="00EB13BF"/>
    <w:rsid w:val="00EB1B7D"/>
    <w:rsid w:val="00EB1CDD"/>
    <w:rsid w:val="00EB1DE2"/>
    <w:rsid w:val="00EB2991"/>
    <w:rsid w:val="00EB323B"/>
    <w:rsid w:val="00EB3328"/>
    <w:rsid w:val="00EB35A1"/>
    <w:rsid w:val="00EB37F2"/>
    <w:rsid w:val="00EB41FE"/>
    <w:rsid w:val="00EB5ED4"/>
    <w:rsid w:val="00EB68B9"/>
    <w:rsid w:val="00EC0B63"/>
    <w:rsid w:val="00EC112D"/>
    <w:rsid w:val="00EC180F"/>
    <w:rsid w:val="00EC2204"/>
    <w:rsid w:val="00EC239B"/>
    <w:rsid w:val="00EC269F"/>
    <w:rsid w:val="00EC2A1A"/>
    <w:rsid w:val="00EC30B7"/>
    <w:rsid w:val="00EC3276"/>
    <w:rsid w:val="00EC3C6A"/>
    <w:rsid w:val="00EC4011"/>
    <w:rsid w:val="00EC40E7"/>
    <w:rsid w:val="00EC46F8"/>
    <w:rsid w:val="00EC4CC4"/>
    <w:rsid w:val="00EC5362"/>
    <w:rsid w:val="00EC6041"/>
    <w:rsid w:val="00EC649D"/>
    <w:rsid w:val="00EC6DBB"/>
    <w:rsid w:val="00EC78E2"/>
    <w:rsid w:val="00EC7A14"/>
    <w:rsid w:val="00EC7BF8"/>
    <w:rsid w:val="00EC7C3D"/>
    <w:rsid w:val="00ED2024"/>
    <w:rsid w:val="00ED2A28"/>
    <w:rsid w:val="00ED31ED"/>
    <w:rsid w:val="00ED3267"/>
    <w:rsid w:val="00ED389D"/>
    <w:rsid w:val="00ED7163"/>
    <w:rsid w:val="00ED72CE"/>
    <w:rsid w:val="00EE0D38"/>
    <w:rsid w:val="00EE13DF"/>
    <w:rsid w:val="00EE2490"/>
    <w:rsid w:val="00EE2E79"/>
    <w:rsid w:val="00EE3188"/>
    <w:rsid w:val="00EE46C0"/>
    <w:rsid w:val="00EE4A21"/>
    <w:rsid w:val="00EE5138"/>
    <w:rsid w:val="00EE5830"/>
    <w:rsid w:val="00EE6315"/>
    <w:rsid w:val="00EE65F2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1384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851"/>
    <w:rsid w:val="00F10971"/>
    <w:rsid w:val="00F109BD"/>
    <w:rsid w:val="00F10DDF"/>
    <w:rsid w:val="00F1100A"/>
    <w:rsid w:val="00F11B0E"/>
    <w:rsid w:val="00F11B52"/>
    <w:rsid w:val="00F11F7D"/>
    <w:rsid w:val="00F1279E"/>
    <w:rsid w:val="00F129B5"/>
    <w:rsid w:val="00F12B03"/>
    <w:rsid w:val="00F12E5C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0C55"/>
    <w:rsid w:val="00F2147A"/>
    <w:rsid w:val="00F216DA"/>
    <w:rsid w:val="00F21706"/>
    <w:rsid w:val="00F22465"/>
    <w:rsid w:val="00F24690"/>
    <w:rsid w:val="00F24E48"/>
    <w:rsid w:val="00F25705"/>
    <w:rsid w:val="00F2578E"/>
    <w:rsid w:val="00F25F87"/>
    <w:rsid w:val="00F26A0B"/>
    <w:rsid w:val="00F27239"/>
    <w:rsid w:val="00F2748A"/>
    <w:rsid w:val="00F27BA8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251"/>
    <w:rsid w:val="00F456E8"/>
    <w:rsid w:val="00F468C7"/>
    <w:rsid w:val="00F46E65"/>
    <w:rsid w:val="00F4747F"/>
    <w:rsid w:val="00F4752F"/>
    <w:rsid w:val="00F47B7F"/>
    <w:rsid w:val="00F47BEE"/>
    <w:rsid w:val="00F5051E"/>
    <w:rsid w:val="00F50D24"/>
    <w:rsid w:val="00F51D1C"/>
    <w:rsid w:val="00F52CAA"/>
    <w:rsid w:val="00F52D7A"/>
    <w:rsid w:val="00F561F3"/>
    <w:rsid w:val="00F5648E"/>
    <w:rsid w:val="00F56BBF"/>
    <w:rsid w:val="00F56E3C"/>
    <w:rsid w:val="00F6097E"/>
    <w:rsid w:val="00F609A5"/>
    <w:rsid w:val="00F60D67"/>
    <w:rsid w:val="00F61955"/>
    <w:rsid w:val="00F62318"/>
    <w:rsid w:val="00F62807"/>
    <w:rsid w:val="00F6397F"/>
    <w:rsid w:val="00F63ACD"/>
    <w:rsid w:val="00F63C75"/>
    <w:rsid w:val="00F64D80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32"/>
    <w:rsid w:val="00F93490"/>
    <w:rsid w:val="00F935AB"/>
    <w:rsid w:val="00F94A5F"/>
    <w:rsid w:val="00F94DF5"/>
    <w:rsid w:val="00F95EF7"/>
    <w:rsid w:val="00F9668F"/>
    <w:rsid w:val="00FA1AAA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EE3"/>
    <w:rsid w:val="00FB131B"/>
    <w:rsid w:val="00FB2150"/>
    <w:rsid w:val="00FB32A6"/>
    <w:rsid w:val="00FB3510"/>
    <w:rsid w:val="00FB397A"/>
    <w:rsid w:val="00FB3BAD"/>
    <w:rsid w:val="00FB4A19"/>
    <w:rsid w:val="00FB5700"/>
    <w:rsid w:val="00FB5EDC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73"/>
    <w:rsid w:val="00FD20B1"/>
    <w:rsid w:val="00FD21B9"/>
    <w:rsid w:val="00FD39DD"/>
    <w:rsid w:val="00FD3BD5"/>
    <w:rsid w:val="00FD3EB0"/>
    <w:rsid w:val="00FD54ED"/>
    <w:rsid w:val="00FD57BE"/>
    <w:rsid w:val="00FD5946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94B8C"/>
  <w15:docId w15:val="{942C7CDA-33BB-4985-B49B-0F1457EC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A4360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43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343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343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F274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Intel - Huang Rui</cp:lastModifiedBy>
  <cp:revision>7</cp:revision>
  <cp:lastPrinted>2009-01-30T04:53:00Z</cp:lastPrinted>
  <dcterms:created xsi:type="dcterms:W3CDTF">2022-01-24T15:36:00Z</dcterms:created>
  <dcterms:modified xsi:type="dcterms:W3CDTF">2022-01-24T16:27:00Z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2022-01-21T01:11:30Z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4a662f26-ec28-403e-9481-fc60609e5aff</vt:lpwstr>
  </property>
  <property fmtid="{D5CDD505-2E9C-101B-9397-08002B2CF9AE}" pid="8" name="MSIP_Label_29c70fe5-2ee7-4fdf-9966-598577a1d1a6_ContentBits">
    <vt:lpwstr>0</vt:lpwstr>
  </property>
  <property fmtid="{D5CDD505-2E9C-101B-9397-08002B2CF9AE}" pid="9" name="_2015_ms_pID_725343">
    <vt:lpwstr>(2)esHB/MMYWT1cEyx5j71w9FeWGwdBfvc2IBrtbmIn7zvYKXkkgd0vjhK9E/tEgU8+yxfGI1Wu
Nlmkv2uuVXJhsnqxTLFWDJySrDrD8b1fr5eVVPOwPXeKwMvfwYytXLtDeQUhGvA9l23p5HD4
jJcfwy6e+eC6P5yK6zzsT4G7Klsg/3J6CkWjvS37gHKCOIS89HuqFldGGqWvQg87DQKKgcZH
YwYPGnfNorqhMXx9CV</vt:lpwstr>
  </property>
  <property fmtid="{D5CDD505-2E9C-101B-9397-08002B2CF9AE}" pid="10" name="_2015_ms_pID_7253431">
    <vt:lpwstr>AbntycjGjnMwqPpjB2t9u27lH/ooFngTjwCPGJC/GqSNkgVtlZWuyQ
gqTEHJxZqI9fUMpJQnK3zIgqKQlztcbTrli2ZCEi8ir8yb1ogbMzJi2mQpUMdPwhMF6y4pyg
X14mpiGxWmExXVNHu6Rzu472zEF1Y9eHEsV6JuJ7y1GuombdcpRTIHRNkTv0NNnxEOIzeUch
Sh5uerhRv1RQ7QZZ</vt:lpwstr>
  </property>
</Properties>
</file>